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16574" w14:textId="77777777" w:rsidR="0023699C" w:rsidRDefault="0023699C" w:rsidP="002369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CLERK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3FDEF73" w14:textId="77777777" w:rsidR="0023699C" w:rsidRDefault="0023699C" w:rsidP="002369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Selston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Nottinghamshire. Husbandman.</w:t>
      </w:r>
    </w:p>
    <w:p w14:paraId="6FD80696" w14:textId="77777777" w:rsidR="0023699C" w:rsidRDefault="0023699C" w:rsidP="002369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D81936A" w14:textId="77777777" w:rsidR="0023699C" w:rsidRDefault="0023699C" w:rsidP="002369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F012B23" w14:textId="77777777" w:rsidR="0023699C" w:rsidRDefault="0023699C" w:rsidP="002369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Alred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 his wife, Matilda(q.v.), as the executors of Hugh</w:t>
      </w:r>
    </w:p>
    <w:p w14:paraId="6AE0D18D" w14:textId="77777777" w:rsidR="0023699C" w:rsidRDefault="0023699C" w:rsidP="0023699C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Kooke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Nottingham(q.v.), brought a plaint of debt against him,</w:t>
      </w:r>
    </w:p>
    <w:p w14:paraId="4DD40788" w14:textId="77777777" w:rsidR="0023699C" w:rsidRDefault="0023699C" w:rsidP="0023699C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John Mason of Plumtree(q.v.), Stephen Smyth of Plumtree(q.v.) and Henry</w:t>
      </w:r>
    </w:p>
    <w:p w14:paraId="5A31C93E" w14:textId="77777777" w:rsidR="0023699C" w:rsidRDefault="0023699C" w:rsidP="0023699C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Rysle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Lenton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43022B63" w14:textId="77777777" w:rsidR="0023699C" w:rsidRDefault="0023699C" w:rsidP="0023699C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54742F7" w14:textId="77777777" w:rsidR="0023699C" w:rsidRDefault="0023699C" w:rsidP="002369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9E0DAF1" w14:textId="77777777" w:rsidR="0023699C" w:rsidRDefault="0023699C" w:rsidP="002369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23C27E5" w14:textId="77777777" w:rsidR="0023699C" w:rsidRDefault="0023699C" w:rsidP="0023699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May2021</w:t>
      </w:r>
    </w:p>
    <w:p w14:paraId="3D10480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C26C1" w14:textId="77777777" w:rsidR="0023699C" w:rsidRDefault="0023699C" w:rsidP="009139A6">
      <w:r>
        <w:separator/>
      </w:r>
    </w:p>
  </w:endnote>
  <w:endnote w:type="continuationSeparator" w:id="0">
    <w:p w14:paraId="5D1CD4C0" w14:textId="77777777" w:rsidR="0023699C" w:rsidRDefault="002369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403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CEAB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1CB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8C176" w14:textId="77777777" w:rsidR="0023699C" w:rsidRDefault="0023699C" w:rsidP="009139A6">
      <w:r>
        <w:separator/>
      </w:r>
    </w:p>
  </w:footnote>
  <w:footnote w:type="continuationSeparator" w:id="0">
    <w:p w14:paraId="6AE4C880" w14:textId="77777777" w:rsidR="0023699C" w:rsidRDefault="002369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B8F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2AC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881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99C"/>
    <w:rsid w:val="000666E0"/>
    <w:rsid w:val="0023699C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CCF04"/>
  <w15:chartTrackingRefBased/>
  <w15:docId w15:val="{7EBEC0C4-7B1B-4BC8-B3C4-B830EF2E8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369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2021-06-19T15:01:00Z</dcterms:created>
  <dcterms:modified xsi:type="dcterms:W3CDTF">2021-06-19T15:03:00Z</dcterms:modified>
</cp:coreProperties>
</file>